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D87" w:rsidRDefault="004D0D87" w:rsidP="00FD606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Приложение 2</w:t>
      </w:r>
    </w:p>
    <w:p w:rsidR="004D0D87" w:rsidRDefault="004D0D87" w:rsidP="00FD6063">
      <w:pPr>
        <w:tabs>
          <w:tab w:val="left" w:pos="1298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к решению                                                                 </w:t>
      </w:r>
    </w:p>
    <w:p w:rsidR="004D0D87" w:rsidRDefault="004D0D87" w:rsidP="00FD606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от 28.05.2013 №63</w:t>
      </w:r>
    </w:p>
    <w:p w:rsidR="004D0D87" w:rsidRDefault="004D0D87" w:rsidP="00A0083E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4D0D87" w:rsidRDefault="004D0D87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МБДОУ детский сад «Жемчужинка»</w:t>
      </w:r>
    </w:p>
    <w:p w:rsidR="004D0D87" w:rsidRDefault="004D0D87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D0D87" w:rsidRDefault="004D0D87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D0D87" w:rsidRDefault="004D0D87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D0D87" w:rsidRDefault="004D0D87" w:rsidP="00A0083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D0D87" w:rsidRDefault="004D0D87">
      <w:r w:rsidRPr="00AF1D4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14pt;height:375pt;visibility:visible">
            <v:imagedata r:id="rId4" o:title=""/>
          </v:shape>
        </w:pict>
      </w:r>
    </w:p>
    <w:sectPr w:rsidR="004D0D87" w:rsidSect="00A0083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83E"/>
    <w:rsid w:val="003E761B"/>
    <w:rsid w:val="004D0D87"/>
    <w:rsid w:val="005121DE"/>
    <w:rsid w:val="005B55E1"/>
    <w:rsid w:val="009878A7"/>
    <w:rsid w:val="00A0083E"/>
    <w:rsid w:val="00A31F9D"/>
    <w:rsid w:val="00A44B76"/>
    <w:rsid w:val="00AF1D47"/>
    <w:rsid w:val="00B037B8"/>
    <w:rsid w:val="00B80A21"/>
    <w:rsid w:val="00C16AD0"/>
    <w:rsid w:val="00DF5C4F"/>
    <w:rsid w:val="00DF7615"/>
    <w:rsid w:val="00EF69AF"/>
    <w:rsid w:val="00FD6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61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121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121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103</Words>
  <Characters>591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Русинович</cp:lastModifiedBy>
  <cp:revision>11</cp:revision>
  <cp:lastPrinted>2013-05-29T01:13:00Z</cp:lastPrinted>
  <dcterms:created xsi:type="dcterms:W3CDTF">2013-05-24T07:28:00Z</dcterms:created>
  <dcterms:modified xsi:type="dcterms:W3CDTF">2013-05-29T01:13:00Z</dcterms:modified>
</cp:coreProperties>
</file>